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2CA69" w14:textId="77777777" w:rsidR="00103B1E" w:rsidRDefault="00103B1E" w:rsidP="00103B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Brian de la MARE</w:t>
      </w:r>
      <w:r>
        <w:rPr>
          <w:rFonts w:ascii="Times New Roman" w:hAnsi="Times New Roman" w:cs="Times New Roman"/>
          <w:sz w:val="24"/>
          <w:szCs w:val="24"/>
        </w:rPr>
        <w:t xml:space="preserve">      (fl.1401)</w:t>
      </w:r>
    </w:p>
    <w:p w14:paraId="07FBE867" w14:textId="77777777" w:rsidR="00103B1E" w:rsidRDefault="00103B1E" w:rsidP="00103B1E">
      <w:pPr>
        <w:rPr>
          <w:rFonts w:ascii="Times New Roman" w:hAnsi="Times New Roman" w:cs="Times New Roman"/>
          <w:sz w:val="24"/>
          <w:szCs w:val="24"/>
        </w:rPr>
      </w:pPr>
    </w:p>
    <w:p w14:paraId="660F78C1" w14:textId="77777777" w:rsidR="00103B1E" w:rsidRDefault="00103B1E" w:rsidP="00103B1E">
      <w:pPr>
        <w:rPr>
          <w:rFonts w:ascii="Times New Roman" w:hAnsi="Times New Roman" w:cs="Times New Roman"/>
          <w:sz w:val="24"/>
          <w:szCs w:val="24"/>
        </w:rPr>
      </w:pPr>
    </w:p>
    <w:p w14:paraId="7A986CEF" w14:textId="77777777" w:rsidR="00103B1E" w:rsidRDefault="00103B1E" w:rsidP="00103B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Feb.1401</w:t>
      </w:r>
      <w:r>
        <w:rPr>
          <w:rFonts w:ascii="Times New Roman" w:hAnsi="Times New Roman" w:cs="Times New Roman"/>
          <w:sz w:val="24"/>
          <w:szCs w:val="24"/>
        </w:rPr>
        <w:tab/>
        <w:t>He was appointed alnager in Kesteven, Lincolnshire.</w:t>
      </w:r>
    </w:p>
    <w:p w14:paraId="44981173" w14:textId="0C59FD61" w:rsidR="00103B1E" w:rsidRDefault="00103B1E" w:rsidP="00103B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p.89)</w:t>
      </w:r>
    </w:p>
    <w:p w14:paraId="634EDBB2" w14:textId="77777777" w:rsidR="008C64D6" w:rsidRDefault="008C64D6" w:rsidP="008C64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634F253C" w14:textId="77777777" w:rsidR="008C64D6" w:rsidRDefault="008C64D6" w:rsidP="008C64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tenth and the fifteenth granted at the last Parliament, in Kesteven,</w:t>
      </w:r>
    </w:p>
    <w:p w14:paraId="6E546C60" w14:textId="77777777" w:rsidR="008C64D6" w:rsidRDefault="008C64D6" w:rsidP="008C64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Lincolnshire, except the city of Lincoln.</w:t>
      </w:r>
    </w:p>
    <w:p w14:paraId="76287B0C" w14:textId="5127D922" w:rsidR="008C64D6" w:rsidRDefault="008C64D6" w:rsidP="00103B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p.114)</w:t>
      </w:r>
    </w:p>
    <w:p w14:paraId="25037479" w14:textId="77777777" w:rsidR="00573E15" w:rsidRDefault="00573E15" w:rsidP="00573E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10981F5A" w14:textId="77777777" w:rsidR="00573E15" w:rsidRDefault="00573E15" w:rsidP="00573E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36F7730F" w14:textId="77777777" w:rsidR="00573E15" w:rsidRDefault="00573E15" w:rsidP="00573E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Kesteven, except </w:t>
      </w:r>
    </w:p>
    <w:p w14:paraId="4E05E0DA" w14:textId="77777777" w:rsidR="00573E15" w:rsidRDefault="00573E15" w:rsidP="00573E15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city of Lincoln, and also from ecclesiastical persons, taxes of the fifteenth and the tenth granted to the King at the last Parliament.</w:t>
      </w:r>
    </w:p>
    <w:p w14:paraId="00C1C732" w14:textId="41FAA8A1" w:rsidR="00573E15" w:rsidRDefault="00573E15" w:rsidP="00573E15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p.91)</w:t>
      </w:r>
    </w:p>
    <w:p w14:paraId="18E22FBD" w14:textId="77777777" w:rsidR="00103B1E" w:rsidRDefault="00103B1E" w:rsidP="00103B1E">
      <w:pPr>
        <w:rPr>
          <w:rFonts w:ascii="Times New Roman" w:hAnsi="Times New Roman" w:cs="Times New Roman"/>
          <w:sz w:val="24"/>
          <w:szCs w:val="24"/>
        </w:rPr>
      </w:pPr>
    </w:p>
    <w:p w14:paraId="6A0F5114" w14:textId="79D9F3EB" w:rsidR="008C64D6" w:rsidRDefault="008C64D6" w:rsidP="00103B1E">
      <w:pPr>
        <w:rPr>
          <w:rFonts w:ascii="Times New Roman" w:hAnsi="Times New Roman" w:cs="Times New Roman"/>
          <w:sz w:val="24"/>
          <w:szCs w:val="24"/>
        </w:rPr>
      </w:pPr>
    </w:p>
    <w:p w14:paraId="7B0F96A2" w14:textId="396F88D7" w:rsidR="006C7324" w:rsidRDefault="006C7324" w:rsidP="00103B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February 2022</w:t>
      </w:r>
    </w:p>
    <w:p w14:paraId="06E16D5C" w14:textId="180A86C7" w:rsidR="00573E15" w:rsidRDefault="00573E15" w:rsidP="00103B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September 2022</w:t>
      </w:r>
    </w:p>
    <w:p w14:paraId="5AB17A7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95717" w14:textId="77777777" w:rsidR="00103B1E" w:rsidRDefault="00103B1E" w:rsidP="009139A6">
      <w:r>
        <w:separator/>
      </w:r>
    </w:p>
  </w:endnote>
  <w:endnote w:type="continuationSeparator" w:id="0">
    <w:p w14:paraId="64F2BB68" w14:textId="77777777" w:rsidR="00103B1E" w:rsidRDefault="00103B1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2B6D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3FFC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230C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30502" w14:textId="77777777" w:rsidR="00103B1E" w:rsidRDefault="00103B1E" w:rsidP="009139A6">
      <w:r>
        <w:separator/>
      </w:r>
    </w:p>
  </w:footnote>
  <w:footnote w:type="continuationSeparator" w:id="0">
    <w:p w14:paraId="261A35D1" w14:textId="77777777" w:rsidR="00103B1E" w:rsidRDefault="00103B1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CF0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E38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9977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B1E"/>
    <w:rsid w:val="000666E0"/>
    <w:rsid w:val="00103B1E"/>
    <w:rsid w:val="002510B7"/>
    <w:rsid w:val="00573E15"/>
    <w:rsid w:val="005C130B"/>
    <w:rsid w:val="006C7324"/>
    <w:rsid w:val="00826F5C"/>
    <w:rsid w:val="008C64D6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E4614"/>
  <w15:chartTrackingRefBased/>
  <w15:docId w15:val="{DC059F0E-66FD-4843-85A1-A3908BD9F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B1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2021-04-27T08:26:00Z</dcterms:created>
  <dcterms:modified xsi:type="dcterms:W3CDTF">2022-09-27T19:06:00Z</dcterms:modified>
</cp:coreProperties>
</file>